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D4E" w:rsidRPr="006E46B7" w:rsidRDefault="00317D4E" w:rsidP="00690CF3">
      <w:pPr>
        <w:jc w:val="right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ПРОЕКТ</w:t>
      </w:r>
    </w:p>
    <w:p w:rsidR="00317D4E" w:rsidRPr="006E46B7" w:rsidRDefault="00317D4E" w:rsidP="00690CF3">
      <w:pPr>
        <w:jc w:val="center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СОВЕТ ЕЙСКОГО ГОРОДСКОГО ПОСЕЛЕНИЯ</w:t>
      </w:r>
    </w:p>
    <w:p w:rsidR="00317D4E" w:rsidRPr="006E46B7" w:rsidRDefault="00317D4E" w:rsidP="00690CF3">
      <w:pPr>
        <w:jc w:val="center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ЕЙСКОГО РАЙОНА</w:t>
      </w:r>
    </w:p>
    <w:p w:rsidR="00317D4E" w:rsidRPr="006E46B7" w:rsidRDefault="00317D4E" w:rsidP="00690CF3">
      <w:pPr>
        <w:jc w:val="center"/>
        <w:rPr>
          <w:b/>
          <w:sz w:val="28"/>
          <w:szCs w:val="28"/>
        </w:rPr>
      </w:pPr>
    </w:p>
    <w:p w:rsidR="00317D4E" w:rsidRPr="006E46B7" w:rsidRDefault="00317D4E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  <w:r w:rsidRPr="006E46B7">
        <w:rPr>
          <w:rFonts w:ascii="Times New Roman" w:hAnsi="Times New Roman"/>
          <w:b/>
          <w:sz w:val="28"/>
          <w:szCs w:val="28"/>
        </w:rPr>
        <w:t>РЕШЕНИЕ</w:t>
      </w:r>
    </w:p>
    <w:p w:rsidR="00317D4E" w:rsidRDefault="00317D4E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317D4E" w:rsidRPr="006E46B7" w:rsidRDefault="00317D4E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317D4E" w:rsidRPr="006E46B7" w:rsidRDefault="00317D4E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  <w:r w:rsidRPr="006E46B7">
        <w:rPr>
          <w:rFonts w:ascii="Times New Roman" w:hAnsi="Times New Roman"/>
          <w:b/>
          <w:sz w:val="28"/>
          <w:szCs w:val="28"/>
        </w:rPr>
        <w:t>Об опубликовании проекта решения Совета Ейского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6B7">
        <w:rPr>
          <w:rFonts w:ascii="Times New Roman" w:hAnsi="Times New Roman"/>
          <w:b/>
          <w:sz w:val="28"/>
          <w:szCs w:val="28"/>
        </w:rPr>
        <w:t>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 xml:space="preserve"> "</w:t>
      </w:r>
      <w:r w:rsidRPr="006E46B7">
        <w:rPr>
          <w:rFonts w:ascii="Times New Roman" w:hAnsi="Times New Roman"/>
          <w:b/>
          <w:sz w:val="28"/>
          <w:szCs w:val="28"/>
        </w:rPr>
        <w:t>О внесении изменений в решение Совета Ейского 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6B7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6B7">
        <w:rPr>
          <w:rFonts w:ascii="Times New Roman" w:hAnsi="Times New Roman"/>
          <w:b/>
          <w:sz w:val="28"/>
          <w:szCs w:val="28"/>
        </w:rPr>
        <w:t xml:space="preserve">27 апреля 2012 года № 42/5 </w:t>
      </w:r>
      <w:r>
        <w:rPr>
          <w:rFonts w:ascii="Times New Roman" w:hAnsi="Times New Roman"/>
          <w:b/>
          <w:sz w:val="28"/>
          <w:szCs w:val="28"/>
        </w:rPr>
        <w:t>"</w:t>
      </w:r>
      <w:r w:rsidRPr="006E46B7">
        <w:rPr>
          <w:rFonts w:ascii="Times New Roman" w:hAnsi="Times New Roman"/>
          <w:b/>
          <w:sz w:val="28"/>
          <w:szCs w:val="28"/>
        </w:rPr>
        <w:t>Об утверждении Правил благоустройства,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6B7">
        <w:rPr>
          <w:rFonts w:ascii="Times New Roman" w:hAnsi="Times New Roman"/>
          <w:b/>
          <w:sz w:val="28"/>
          <w:szCs w:val="28"/>
        </w:rPr>
        <w:t>уборки и санитарного содержания территории Ейского 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>"</w:t>
      </w:r>
    </w:p>
    <w:p w:rsidR="00317D4E" w:rsidRDefault="00317D4E" w:rsidP="00690CF3">
      <w:pPr>
        <w:pStyle w:val="PlainText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17D4E" w:rsidRPr="006E46B7" w:rsidRDefault="00317D4E" w:rsidP="00690CF3">
      <w:pPr>
        <w:pStyle w:val="PlainText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17D4E" w:rsidRPr="006E46B7" w:rsidRDefault="00317D4E" w:rsidP="00690CF3">
      <w:pPr>
        <w:ind w:firstLine="851"/>
        <w:jc w:val="both"/>
        <w:rPr>
          <w:sz w:val="28"/>
          <w:szCs w:val="28"/>
        </w:rPr>
      </w:pPr>
      <w:r w:rsidRPr="006E46B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Положением о публичных слушаниях в Ейском городском поселении Ейского района, утвержденным решением Совета Ейского городского поселения Ейского района от 30 августа 2012 года № 47/1, в целях создания благоприятных условий для жизнедеятельности на террито</w:t>
      </w:r>
      <w:r>
        <w:rPr>
          <w:sz w:val="28"/>
          <w:szCs w:val="28"/>
        </w:rPr>
        <w:t>-</w:t>
      </w:r>
      <w:r w:rsidRPr="006E46B7">
        <w:rPr>
          <w:sz w:val="28"/>
          <w:szCs w:val="28"/>
        </w:rPr>
        <w:t>рии Ейского городского поселения Ейского района,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охраны окружающей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среды, руководствуясь Уставом Ейского  городского поселения Ейского    района</w:t>
      </w:r>
      <w:r>
        <w:rPr>
          <w:sz w:val="28"/>
          <w:szCs w:val="28"/>
        </w:rPr>
        <w:t xml:space="preserve">, Совет Ейского городского поселения Ейского района  </w:t>
      </w:r>
      <w:r w:rsidRPr="006E46B7">
        <w:rPr>
          <w:sz w:val="28"/>
          <w:szCs w:val="28"/>
        </w:rPr>
        <w:t>р е ш и л:</w:t>
      </w:r>
    </w:p>
    <w:p w:rsidR="00317D4E" w:rsidRPr="006E46B7" w:rsidRDefault="00317D4E" w:rsidP="00690CF3">
      <w:pPr>
        <w:pStyle w:val="PlainText"/>
        <w:ind w:firstLine="851"/>
        <w:jc w:val="both"/>
        <w:rPr>
          <w:rFonts w:ascii="Times New Roman" w:hAnsi="Times New Roman"/>
          <w:sz w:val="28"/>
          <w:szCs w:val="28"/>
        </w:rPr>
      </w:pPr>
      <w:r w:rsidRPr="006E46B7">
        <w:rPr>
          <w:rFonts w:ascii="Times New Roman" w:hAnsi="Times New Roman"/>
          <w:sz w:val="28"/>
          <w:szCs w:val="28"/>
        </w:rPr>
        <w:t xml:space="preserve">1. Опубликовать проект 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О внесении изменений в решение Совета Ейского городского поселения Ейского района от 27 апреля 2012 года № 42/5</w:t>
      </w:r>
      <w:r>
        <w:rPr>
          <w:rFonts w:ascii="Times New Roman" w:hAnsi="Times New Roman"/>
          <w:sz w:val="28"/>
          <w:szCs w:val="28"/>
        </w:rPr>
        <w:t xml:space="preserve"> "</w:t>
      </w:r>
      <w:r w:rsidRPr="006E46B7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6E46B7">
        <w:rPr>
          <w:rFonts w:ascii="Times New Roman" w:hAnsi="Times New Roman"/>
          <w:sz w:val="28"/>
          <w:szCs w:val="28"/>
        </w:rPr>
        <w:t>равил благоустройства, уборки и санитарного содержания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 в газете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Приазовские степи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 (приложение № 1).</w:t>
      </w:r>
    </w:p>
    <w:p w:rsidR="00317D4E" w:rsidRPr="006E46B7" w:rsidRDefault="00317D4E" w:rsidP="00690CF3">
      <w:pPr>
        <w:pStyle w:val="PlainText"/>
        <w:ind w:firstLine="851"/>
        <w:jc w:val="both"/>
        <w:rPr>
          <w:rFonts w:ascii="Times New Roman" w:hAnsi="Times New Roman"/>
          <w:sz w:val="28"/>
          <w:szCs w:val="28"/>
        </w:rPr>
      </w:pPr>
      <w:r w:rsidRPr="006E46B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Назначить проведение публичных слушаний по теме</w:t>
      </w:r>
      <w:r>
        <w:rPr>
          <w:rFonts w:ascii="Times New Roman" w:hAnsi="Times New Roman"/>
          <w:sz w:val="28"/>
          <w:szCs w:val="28"/>
        </w:rPr>
        <w:t xml:space="preserve"> "</w:t>
      </w:r>
      <w:r w:rsidRPr="006E46B7">
        <w:rPr>
          <w:rFonts w:ascii="Times New Roman" w:hAnsi="Times New Roman"/>
          <w:sz w:val="28"/>
          <w:szCs w:val="28"/>
        </w:rPr>
        <w:t xml:space="preserve">Рассмотрение проекта 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Об утверждении Правил благоустрой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уборки и санитарного содержания территории Ейского городского посе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ления Ейского района</w:t>
      </w:r>
      <w:r>
        <w:rPr>
          <w:rFonts w:ascii="Times New Roman" w:hAnsi="Times New Roman"/>
          <w:sz w:val="28"/>
          <w:szCs w:val="28"/>
        </w:rPr>
        <w:t>" на 10 июля</w:t>
      </w:r>
      <w:r w:rsidRPr="006E46B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  <w:r w:rsidRPr="006E46B7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в 10 часов в кабинете № 18 здания администрации Ейского городского поселения Ейского района по адресу: город Ейск, улица Свердлова, 106.</w:t>
      </w:r>
    </w:p>
    <w:p w:rsidR="00317D4E" w:rsidRDefault="00317D4E" w:rsidP="0031593C">
      <w:pPr>
        <w:pStyle w:val="PlainText"/>
        <w:ind w:firstLine="851"/>
        <w:jc w:val="both"/>
        <w:rPr>
          <w:rFonts w:ascii="Times New Roman" w:hAnsi="Times New Roman"/>
          <w:sz w:val="28"/>
        </w:rPr>
      </w:pPr>
      <w:r w:rsidRPr="00284F13"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 xml:space="preserve"> </w:t>
      </w:r>
      <w:r w:rsidRPr="00284F13">
        <w:rPr>
          <w:rFonts w:ascii="Times New Roman" w:hAnsi="Times New Roman"/>
          <w:sz w:val="28"/>
        </w:rPr>
        <w:t>Утвердить порядок учета предложений и участия граждан в обсужде</w:t>
      </w:r>
      <w:r>
        <w:rPr>
          <w:rFonts w:ascii="Times New Roman" w:hAnsi="Times New Roman"/>
          <w:sz w:val="28"/>
        </w:rPr>
        <w:t>-</w:t>
      </w:r>
      <w:r w:rsidRPr="00284F13">
        <w:rPr>
          <w:rFonts w:ascii="Times New Roman" w:hAnsi="Times New Roman"/>
          <w:sz w:val="28"/>
        </w:rPr>
        <w:t>нии проекта</w:t>
      </w:r>
      <w:r>
        <w:rPr>
          <w:rFonts w:ascii="Times New Roman" w:hAnsi="Times New Roman"/>
          <w:sz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 xml:space="preserve">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Об утверждении Правил благоустрой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уборки и санитарного содержания территории Ейского городского поселе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ния Ейского района</w:t>
      </w:r>
      <w:r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z w:val="28"/>
        </w:rPr>
        <w:t>(приложение № 2).</w:t>
      </w:r>
    </w:p>
    <w:p w:rsidR="00317D4E" w:rsidRPr="006E46B7" w:rsidRDefault="00317D4E" w:rsidP="00690CF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E46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Создать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 xml:space="preserve">комиссию по проведению публичных слушаний по теме </w:t>
      </w:r>
      <w:r>
        <w:rPr>
          <w:sz w:val="28"/>
          <w:szCs w:val="28"/>
        </w:rPr>
        <w:t xml:space="preserve">      "</w:t>
      </w:r>
      <w:r w:rsidRPr="006E46B7">
        <w:rPr>
          <w:sz w:val="28"/>
          <w:szCs w:val="28"/>
        </w:rPr>
        <w:t xml:space="preserve">О внесении изменений в решение Совета Ейского городского поселения Ейского района </w:t>
      </w:r>
      <w:r>
        <w:rPr>
          <w:sz w:val="28"/>
          <w:szCs w:val="28"/>
        </w:rPr>
        <w:t>"</w:t>
      </w:r>
      <w:r w:rsidRPr="006E46B7">
        <w:rPr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sz w:val="28"/>
          <w:szCs w:val="28"/>
        </w:rPr>
        <w:t>"</w:t>
      </w:r>
      <w:r w:rsidRPr="006E46B7">
        <w:rPr>
          <w:sz w:val="28"/>
          <w:szCs w:val="28"/>
        </w:rPr>
        <w:t>Об утверждении Правил благоустройства,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уборки и санитарного содержания территории Ейско</w:t>
      </w:r>
      <w:r>
        <w:rPr>
          <w:sz w:val="28"/>
          <w:szCs w:val="28"/>
        </w:rPr>
        <w:t>-</w:t>
      </w:r>
      <w:r w:rsidRPr="006E46B7">
        <w:rPr>
          <w:sz w:val="28"/>
          <w:szCs w:val="28"/>
        </w:rPr>
        <w:t>го городского поселения Ейского района</w:t>
      </w:r>
      <w:r>
        <w:rPr>
          <w:sz w:val="28"/>
          <w:szCs w:val="28"/>
        </w:rPr>
        <w:t xml:space="preserve">" </w:t>
      </w:r>
      <w:r w:rsidRPr="006E46B7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3</w:t>
      </w:r>
      <w:r w:rsidRPr="006E46B7">
        <w:rPr>
          <w:sz w:val="28"/>
          <w:szCs w:val="28"/>
        </w:rPr>
        <w:t>).</w:t>
      </w:r>
    </w:p>
    <w:p w:rsidR="00317D4E" w:rsidRPr="006E46B7" w:rsidRDefault="00317D4E" w:rsidP="00690CF3">
      <w:pPr>
        <w:pStyle w:val="PlainTex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E46B7">
        <w:rPr>
          <w:rFonts w:ascii="Times New Roman" w:hAnsi="Times New Roman"/>
          <w:sz w:val="28"/>
          <w:szCs w:val="28"/>
        </w:rPr>
        <w:t xml:space="preserve">. Решение вступает в силу со дня его </w:t>
      </w:r>
      <w:r>
        <w:rPr>
          <w:rFonts w:ascii="Times New Roman" w:hAnsi="Times New Roman"/>
          <w:sz w:val="28"/>
          <w:szCs w:val="28"/>
        </w:rPr>
        <w:t xml:space="preserve">подписания и подлежит </w:t>
      </w:r>
      <w:r w:rsidRPr="006E46B7">
        <w:rPr>
          <w:rFonts w:ascii="Times New Roman" w:hAnsi="Times New Roman"/>
          <w:sz w:val="28"/>
          <w:szCs w:val="28"/>
        </w:rPr>
        <w:t>опубли</w:t>
      </w:r>
      <w:r>
        <w:rPr>
          <w:rFonts w:ascii="Times New Roman" w:hAnsi="Times New Roman"/>
          <w:sz w:val="28"/>
          <w:szCs w:val="28"/>
        </w:rPr>
        <w:t>-к</w:t>
      </w:r>
      <w:r w:rsidRPr="006E46B7">
        <w:rPr>
          <w:rFonts w:ascii="Times New Roman" w:hAnsi="Times New Roman"/>
          <w:sz w:val="28"/>
          <w:szCs w:val="28"/>
        </w:rPr>
        <w:t>овани</w:t>
      </w:r>
      <w:r>
        <w:rPr>
          <w:rFonts w:ascii="Times New Roman" w:hAnsi="Times New Roman"/>
          <w:sz w:val="28"/>
          <w:szCs w:val="28"/>
        </w:rPr>
        <w:t>ю</w:t>
      </w:r>
      <w:r w:rsidRPr="006E46B7">
        <w:rPr>
          <w:rFonts w:ascii="Times New Roman" w:hAnsi="Times New Roman"/>
          <w:sz w:val="28"/>
          <w:szCs w:val="28"/>
        </w:rPr>
        <w:t xml:space="preserve"> в газете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Приазовские степи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.</w:t>
      </w: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BD4582">
      <w:pPr>
        <w:tabs>
          <w:tab w:val="left" w:pos="328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08"/>
        <w:gridCol w:w="1886"/>
        <w:gridCol w:w="3334"/>
      </w:tblGrid>
      <w:tr w:rsidR="00317D4E" w:rsidRPr="00BC484B" w:rsidTr="004B2600">
        <w:trPr>
          <w:trHeight w:val="781"/>
        </w:trPr>
        <w:tc>
          <w:tcPr>
            <w:tcW w:w="4608" w:type="dxa"/>
          </w:tcPr>
          <w:p w:rsidR="00317D4E" w:rsidRPr="00BC484B" w:rsidRDefault="00317D4E" w:rsidP="00B924FA">
            <w:pPr>
              <w:rPr>
                <w:sz w:val="28"/>
                <w:szCs w:val="28"/>
              </w:rPr>
            </w:pPr>
            <w:r w:rsidRPr="00BC484B">
              <w:rPr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1886" w:type="dxa"/>
          </w:tcPr>
          <w:p w:rsidR="00317D4E" w:rsidRPr="00BC484B" w:rsidRDefault="00317D4E" w:rsidP="00B924FA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</w:tcPr>
          <w:p w:rsidR="00317D4E" w:rsidRPr="00BC484B" w:rsidRDefault="00317D4E" w:rsidP="00B924FA">
            <w:pPr>
              <w:rPr>
                <w:sz w:val="28"/>
                <w:szCs w:val="28"/>
              </w:rPr>
            </w:pPr>
          </w:p>
          <w:p w:rsidR="00317D4E" w:rsidRPr="00BC484B" w:rsidRDefault="00317D4E" w:rsidP="00B924FA">
            <w:pPr>
              <w:rPr>
                <w:sz w:val="28"/>
                <w:szCs w:val="28"/>
              </w:rPr>
            </w:pPr>
          </w:p>
          <w:p w:rsidR="00317D4E" w:rsidRPr="00BC484B" w:rsidRDefault="00317D4E" w:rsidP="00B924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Казымов</w:t>
            </w:r>
          </w:p>
        </w:tc>
      </w:tr>
    </w:tbl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p w:rsidR="00317D4E" w:rsidRDefault="00317D4E" w:rsidP="00690CF3">
      <w:pPr>
        <w:ind w:firstLine="851"/>
        <w:jc w:val="both"/>
        <w:rPr>
          <w:sz w:val="28"/>
          <w:szCs w:val="28"/>
        </w:rPr>
      </w:pPr>
    </w:p>
    <w:sectPr w:rsidR="00317D4E" w:rsidSect="00505BB9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D4E" w:rsidRDefault="00317D4E">
      <w:r>
        <w:separator/>
      </w:r>
    </w:p>
  </w:endnote>
  <w:endnote w:type="continuationSeparator" w:id="1">
    <w:p w:rsidR="00317D4E" w:rsidRDefault="00317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D4E" w:rsidRDefault="00317D4E">
      <w:r>
        <w:separator/>
      </w:r>
    </w:p>
  </w:footnote>
  <w:footnote w:type="continuationSeparator" w:id="1">
    <w:p w:rsidR="00317D4E" w:rsidRDefault="00317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D4E" w:rsidRDefault="00317D4E" w:rsidP="00D36D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7D4E" w:rsidRDefault="00317D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D4E" w:rsidRDefault="00317D4E" w:rsidP="00D36D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17D4E" w:rsidRDefault="00317D4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9CA"/>
    <w:rsid w:val="00052A8E"/>
    <w:rsid w:val="00056574"/>
    <w:rsid w:val="000809F9"/>
    <w:rsid w:val="000D4146"/>
    <w:rsid w:val="00102BF6"/>
    <w:rsid w:val="00143E1E"/>
    <w:rsid w:val="0016495D"/>
    <w:rsid w:val="00172D2F"/>
    <w:rsid w:val="0019257F"/>
    <w:rsid w:val="00196BF3"/>
    <w:rsid w:val="001D080F"/>
    <w:rsid w:val="001E33CD"/>
    <w:rsid w:val="002131B6"/>
    <w:rsid w:val="0027164C"/>
    <w:rsid w:val="00284F13"/>
    <w:rsid w:val="0029354A"/>
    <w:rsid w:val="002C3ED9"/>
    <w:rsid w:val="002D188D"/>
    <w:rsid w:val="002D65A7"/>
    <w:rsid w:val="002E3345"/>
    <w:rsid w:val="002E3981"/>
    <w:rsid w:val="002E7087"/>
    <w:rsid w:val="002F0ACA"/>
    <w:rsid w:val="0031593C"/>
    <w:rsid w:val="00317D4E"/>
    <w:rsid w:val="003332B0"/>
    <w:rsid w:val="003363B1"/>
    <w:rsid w:val="00355792"/>
    <w:rsid w:val="003B51A3"/>
    <w:rsid w:val="003C2387"/>
    <w:rsid w:val="003F6B4F"/>
    <w:rsid w:val="00475960"/>
    <w:rsid w:val="004B2600"/>
    <w:rsid w:val="004B3AE4"/>
    <w:rsid w:val="004D0C96"/>
    <w:rsid w:val="00505BB9"/>
    <w:rsid w:val="00585A79"/>
    <w:rsid w:val="005F1B7B"/>
    <w:rsid w:val="00663FBB"/>
    <w:rsid w:val="00690CF3"/>
    <w:rsid w:val="006E46B7"/>
    <w:rsid w:val="006E7DC8"/>
    <w:rsid w:val="00703818"/>
    <w:rsid w:val="00750647"/>
    <w:rsid w:val="007F684C"/>
    <w:rsid w:val="0080007B"/>
    <w:rsid w:val="00814EFB"/>
    <w:rsid w:val="0082420E"/>
    <w:rsid w:val="00870354"/>
    <w:rsid w:val="0087676D"/>
    <w:rsid w:val="00881D8D"/>
    <w:rsid w:val="008C3BCC"/>
    <w:rsid w:val="0091552F"/>
    <w:rsid w:val="00925874"/>
    <w:rsid w:val="00965F1D"/>
    <w:rsid w:val="00985921"/>
    <w:rsid w:val="009B28FD"/>
    <w:rsid w:val="00A57791"/>
    <w:rsid w:val="00A74DA8"/>
    <w:rsid w:val="00A86ABF"/>
    <w:rsid w:val="00A96995"/>
    <w:rsid w:val="00A97F08"/>
    <w:rsid w:val="00AA20EB"/>
    <w:rsid w:val="00AC0475"/>
    <w:rsid w:val="00AD3181"/>
    <w:rsid w:val="00B240D0"/>
    <w:rsid w:val="00B337AB"/>
    <w:rsid w:val="00B57CFD"/>
    <w:rsid w:val="00B924FA"/>
    <w:rsid w:val="00BC484B"/>
    <w:rsid w:val="00BD4582"/>
    <w:rsid w:val="00C03879"/>
    <w:rsid w:val="00C05D61"/>
    <w:rsid w:val="00C21427"/>
    <w:rsid w:val="00C239CA"/>
    <w:rsid w:val="00C357D9"/>
    <w:rsid w:val="00C36F6C"/>
    <w:rsid w:val="00C9689C"/>
    <w:rsid w:val="00CA50F8"/>
    <w:rsid w:val="00CD26C3"/>
    <w:rsid w:val="00CD284C"/>
    <w:rsid w:val="00CD601D"/>
    <w:rsid w:val="00CE7E3E"/>
    <w:rsid w:val="00CF24A7"/>
    <w:rsid w:val="00D36D83"/>
    <w:rsid w:val="00D7138F"/>
    <w:rsid w:val="00D84BC6"/>
    <w:rsid w:val="00DB652D"/>
    <w:rsid w:val="00DD20F5"/>
    <w:rsid w:val="00E91654"/>
    <w:rsid w:val="00EF10CA"/>
    <w:rsid w:val="00F44973"/>
    <w:rsid w:val="00F44B05"/>
    <w:rsid w:val="00F46825"/>
    <w:rsid w:val="00F60984"/>
    <w:rsid w:val="00F631A5"/>
    <w:rsid w:val="00F65E28"/>
    <w:rsid w:val="00FF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C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0CF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690CF3"/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90CF3"/>
    <w:rPr>
      <w:rFonts w:ascii="Courier New" w:hAnsi="Courier New" w:cs="Times New Roman"/>
      <w:sz w:val="20"/>
      <w:lang w:eastAsia="ru-RU"/>
    </w:rPr>
  </w:style>
  <w:style w:type="paragraph" w:styleId="Header">
    <w:name w:val="header"/>
    <w:basedOn w:val="Normal"/>
    <w:link w:val="HeaderChar"/>
    <w:uiPriority w:val="99"/>
    <w:rsid w:val="0029354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31B6"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rsid w:val="0029354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363B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63B1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413</TotalTime>
  <Pages>2</Pages>
  <Words>419</Words>
  <Characters>2391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22</cp:revision>
  <cp:lastPrinted>2014-08-07T14:03:00Z</cp:lastPrinted>
  <dcterms:created xsi:type="dcterms:W3CDTF">2013-11-06T12:59:00Z</dcterms:created>
  <dcterms:modified xsi:type="dcterms:W3CDTF">2015-06-17T09:58:00Z</dcterms:modified>
</cp:coreProperties>
</file>